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E04D0" w14:textId="2FA5D248" w:rsidR="001942BB" w:rsidRPr="00CA26B3" w:rsidRDefault="005532A0" w:rsidP="00A57FD3">
      <w:pPr>
        <w:ind w:left="6480"/>
        <w:rPr>
          <w:rFonts w:ascii="Archivo" w:hAnsi="Archivo" w:cs="Archivo"/>
        </w:rPr>
      </w:pPr>
      <w:bookmarkStart w:id="0" w:name="_GoBack"/>
      <w:bookmarkEnd w:id="0"/>
      <w:r w:rsidRPr="00CA26B3">
        <w:rPr>
          <w:rFonts w:ascii="Archivo" w:hAnsi="Archivo" w:cs="Archivo"/>
          <w:b/>
        </w:rPr>
        <w:t xml:space="preserve"> </w:t>
      </w:r>
      <w:r w:rsidR="001942BB" w:rsidRPr="00CA26B3">
        <w:rPr>
          <w:rFonts w:ascii="Archivo" w:hAnsi="Archivo" w:cs="Archivo"/>
        </w:rPr>
        <w:t>Sutarties</w:t>
      </w:r>
      <w:r w:rsidR="00170057" w:rsidRPr="00CA26B3">
        <w:rPr>
          <w:rFonts w:ascii="Archivo" w:hAnsi="Archivo" w:cs="Archivo"/>
        </w:rPr>
        <w:t xml:space="preserve"> N</w:t>
      </w:r>
      <w:r w:rsidR="001942BB" w:rsidRPr="00CA26B3">
        <w:rPr>
          <w:rFonts w:ascii="Archivo" w:hAnsi="Archivo" w:cs="Archivo"/>
        </w:rPr>
        <w:t>r.</w:t>
      </w:r>
    </w:p>
    <w:p w14:paraId="4DAB86BD" w14:textId="5E0DE1F6" w:rsidR="005532A0" w:rsidRPr="00CA26B3" w:rsidRDefault="001942BB" w:rsidP="00A57FD3">
      <w:pPr>
        <w:ind w:left="6480"/>
        <w:rPr>
          <w:rFonts w:ascii="Archivo" w:hAnsi="Archivo" w:cs="Archivo"/>
          <w:bCs/>
        </w:rPr>
      </w:pPr>
      <w:r w:rsidRPr="00CA26B3">
        <w:rPr>
          <w:rFonts w:ascii="Archivo" w:hAnsi="Archivo" w:cs="Archivo"/>
          <w:bCs/>
        </w:rPr>
        <w:t xml:space="preserve"> 2</w:t>
      </w:r>
      <w:r w:rsidR="00AE3482" w:rsidRPr="00CA26B3">
        <w:rPr>
          <w:rFonts w:ascii="Archivo" w:hAnsi="Archivo" w:cs="Archivo"/>
          <w:bCs/>
        </w:rPr>
        <w:t xml:space="preserve"> </w:t>
      </w:r>
      <w:r w:rsidRPr="00CA26B3">
        <w:rPr>
          <w:rFonts w:ascii="Archivo" w:hAnsi="Archivo" w:cs="Archivo"/>
          <w:bCs/>
        </w:rPr>
        <w:t>priedas</w:t>
      </w:r>
    </w:p>
    <w:p w14:paraId="485CDF12" w14:textId="77777777" w:rsidR="005532A0" w:rsidRPr="00CA26B3" w:rsidRDefault="005532A0" w:rsidP="005532A0">
      <w:pPr>
        <w:rPr>
          <w:rFonts w:ascii="Archivo" w:hAnsi="Archivo" w:cs="Archivo"/>
          <w:b/>
        </w:rPr>
      </w:pPr>
    </w:p>
    <w:p w14:paraId="2DE68A49" w14:textId="77777777" w:rsidR="00E1767B" w:rsidRPr="00CA26B3" w:rsidRDefault="00E1767B" w:rsidP="00E1767B">
      <w:pPr>
        <w:jc w:val="center"/>
        <w:rPr>
          <w:rFonts w:ascii="Archivo" w:hAnsi="Archivo" w:cs="Archivo"/>
          <w:b/>
          <w:bCs/>
        </w:rPr>
      </w:pPr>
    </w:p>
    <w:p w14:paraId="0053D6B5" w14:textId="77777777" w:rsidR="00E1767B" w:rsidRPr="00CA26B3" w:rsidRDefault="00E1767B" w:rsidP="00E1767B">
      <w:pPr>
        <w:jc w:val="center"/>
        <w:rPr>
          <w:rFonts w:ascii="Archivo" w:hAnsi="Archivo" w:cs="Archivo"/>
          <w:b/>
        </w:rPr>
      </w:pPr>
      <w:r w:rsidRPr="00CA26B3">
        <w:rPr>
          <w:rFonts w:ascii="Archivo" w:hAnsi="Archivo" w:cs="Archivo"/>
          <w:b/>
        </w:rPr>
        <w:t>KLAIPĖDOS VALSTYBINIO JŪRŲ UOSTO APLINKOS MONITORING</w:t>
      </w:r>
      <w:r w:rsidR="00370AF1" w:rsidRPr="00CA26B3">
        <w:rPr>
          <w:rFonts w:ascii="Archivo" w:hAnsi="Archivo" w:cs="Archivo"/>
          <w:b/>
        </w:rPr>
        <w:t>O</w:t>
      </w:r>
    </w:p>
    <w:p w14:paraId="2B609C78" w14:textId="1CCC65B6" w:rsidR="005532A0" w:rsidRPr="00CA26B3" w:rsidRDefault="00E40ECC" w:rsidP="00E1767B">
      <w:pPr>
        <w:jc w:val="center"/>
        <w:rPr>
          <w:rFonts w:ascii="Archivo" w:hAnsi="Archivo" w:cs="Archivo"/>
          <w:b/>
        </w:rPr>
      </w:pPr>
      <w:r w:rsidRPr="00CA26B3">
        <w:rPr>
          <w:rFonts w:ascii="Archivo" w:hAnsi="Archivo" w:cs="Archivo"/>
          <w:b/>
        </w:rPr>
        <w:t xml:space="preserve">PROGRAMOS </w:t>
      </w:r>
      <w:r w:rsidR="00370AF1" w:rsidRPr="00CA26B3">
        <w:rPr>
          <w:rFonts w:ascii="Archivo" w:hAnsi="Archivo" w:cs="Archivo"/>
          <w:b/>
        </w:rPr>
        <w:t xml:space="preserve">VYKDYMAS </w:t>
      </w:r>
      <w:r w:rsidR="00E1767B" w:rsidRPr="00CA26B3">
        <w:rPr>
          <w:rFonts w:ascii="Archivo" w:hAnsi="Archivo" w:cs="Archivo"/>
          <w:b/>
        </w:rPr>
        <w:t>20</w:t>
      </w:r>
      <w:r w:rsidR="00370AF1" w:rsidRPr="00CA26B3">
        <w:rPr>
          <w:rFonts w:ascii="Archivo" w:hAnsi="Archivo" w:cs="Archivo"/>
          <w:b/>
        </w:rPr>
        <w:t>2</w:t>
      </w:r>
      <w:r w:rsidR="00303E2F" w:rsidRPr="00CA26B3">
        <w:rPr>
          <w:rFonts w:ascii="Archivo" w:hAnsi="Archivo" w:cs="Archivo"/>
          <w:b/>
        </w:rPr>
        <w:t>6</w:t>
      </w:r>
      <w:r w:rsidR="000D36AA">
        <w:rPr>
          <w:rFonts w:ascii="Archivo" w:hAnsi="Archivo" w:cs="Archivo"/>
          <w:b/>
        </w:rPr>
        <w:t xml:space="preserve"> </w:t>
      </w:r>
      <w:r w:rsidR="00E1767B" w:rsidRPr="00CA26B3">
        <w:rPr>
          <w:rFonts w:ascii="Archivo" w:hAnsi="Archivo" w:cs="Archivo"/>
          <w:b/>
        </w:rPr>
        <w:t>METAIS</w:t>
      </w:r>
    </w:p>
    <w:p w14:paraId="345F82B6" w14:textId="77777777" w:rsidR="005532A0" w:rsidRPr="00CA26B3" w:rsidRDefault="005532A0" w:rsidP="005532A0">
      <w:pPr>
        <w:rPr>
          <w:rFonts w:ascii="Archivo" w:hAnsi="Archivo" w:cs="Archivo"/>
          <w:b/>
        </w:rPr>
      </w:pPr>
    </w:p>
    <w:p w14:paraId="4F263D2F" w14:textId="77777777" w:rsidR="005532A0" w:rsidRPr="00CA26B3" w:rsidRDefault="00370AF1" w:rsidP="00A57FD3">
      <w:pPr>
        <w:jc w:val="center"/>
        <w:rPr>
          <w:rFonts w:ascii="Archivo" w:hAnsi="Archivo" w:cs="Archivo"/>
          <w:b/>
        </w:rPr>
      </w:pPr>
      <w:r w:rsidRPr="00CA26B3">
        <w:rPr>
          <w:rFonts w:ascii="Archivo" w:hAnsi="Archivo" w:cs="Archivo"/>
          <w:b/>
        </w:rPr>
        <w:t>KALENDORINIS PASLAUGŲ</w:t>
      </w:r>
      <w:r w:rsidR="005532A0" w:rsidRPr="00CA26B3">
        <w:rPr>
          <w:rFonts w:ascii="Archivo" w:hAnsi="Archivo" w:cs="Archivo"/>
          <w:b/>
        </w:rPr>
        <w:t xml:space="preserve"> IR ATSISKAITYMŲ</w:t>
      </w:r>
      <w:r w:rsidR="00E1767B" w:rsidRPr="00CA26B3">
        <w:rPr>
          <w:rFonts w:ascii="Archivo" w:hAnsi="Archivo" w:cs="Archivo"/>
          <w:b/>
        </w:rPr>
        <w:t xml:space="preserve"> PLANAS</w:t>
      </w:r>
    </w:p>
    <w:p w14:paraId="09060F57" w14:textId="77777777" w:rsidR="005532A0" w:rsidRPr="00CA26B3" w:rsidRDefault="005532A0" w:rsidP="005532A0">
      <w:pPr>
        <w:rPr>
          <w:rFonts w:ascii="Archivo" w:hAnsi="Archivo" w:cs="Archivo"/>
        </w:rPr>
      </w:pPr>
    </w:p>
    <w:p w14:paraId="48873939" w14:textId="77777777" w:rsidR="002519A5" w:rsidRPr="00CA26B3" w:rsidRDefault="002519A5" w:rsidP="002519A5">
      <w:pPr>
        <w:rPr>
          <w:rFonts w:ascii="Archivo" w:hAnsi="Archivo" w:cs="Archivo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1"/>
        <w:gridCol w:w="1984"/>
        <w:gridCol w:w="1418"/>
        <w:gridCol w:w="1347"/>
        <w:gridCol w:w="3653"/>
      </w:tblGrid>
      <w:tr w:rsidR="002519A5" w:rsidRPr="00557686" w14:paraId="22D3DD83" w14:textId="77777777" w:rsidTr="00B870F8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1787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Etapo (</w:t>
            </w:r>
            <w:r w:rsidR="00370AF1" w:rsidRPr="00CA26B3">
              <w:rPr>
                <w:rFonts w:ascii="Archivo" w:hAnsi="Archivo" w:cs="Archivo"/>
                <w:sz w:val="22"/>
                <w:szCs w:val="22"/>
              </w:rPr>
              <w:t>paslaugų</w:t>
            </w:r>
            <w:r w:rsidRPr="00CA26B3">
              <w:rPr>
                <w:rFonts w:ascii="Archivo" w:hAnsi="Archivo" w:cs="Archivo"/>
                <w:sz w:val="22"/>
                <w:szCs w:val="22"/>
              </w:rPr>
              <w:t>)</w:t>
            </w:r>
          </w:p>
          <w:p w14:paraId="6CB24505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pavadinimas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CC0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Vykdymo laikas</w:t>
            </w:r>
          </w:p>
          <w:p w14:paraId="68D1A602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pradžia – pabaiga</w:t>
            </w:r>
          </w:p>
          <w:p w14:paraId="4DDA86C6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(metai, mėnuo)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30EC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Etapo atsiskaitomoji kaina</w:t>
            </w:r>
          </w:p>
          <w:p w14:paraId="386EA327" w14:textId="77777777" w:rsidR="002519A5" w:rsidRPr="00CA26B3" w:rsidRDefault="002519A5">
            <w:pPr>
              <w:rPr>
                <w:rFonts w:ascii="Archivo" w:hAnsi="Archivo" w:cs="Archivo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EBB5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Atsiskaitymo forma.</w:t>
            </w:r>
          </w:p>
          <w:p w14:paraId="51E03EBE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Pastabos</w:t>
            </w:r>
          </w:p>
        </w:tc>
      </w:tr>
      <w:tr w:rsidR="002519A5" w:rsidRPr="00557686" w14:paraId="416ED5C5" w14:textId="77777777" w:rsidTr="00B870F8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9FF1" w14:textId="77777777" w:rsidR="002519A5" w:rsidRPr="00CA26B3" w:rsidRDefault="002519A5">
            <w:pPr>
              <w:rPr>
                <w:rFonts w:ascii="Archivo" w:hAnsi="Archivo" w:cs="Archivo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A09D" w14:textId="77777777" w:rsidR="002519A5" w:rsidRPr="00CA26B3" w:rsidRDefault="002519A5">
            <w:pPr>
              <w:rPr>
                <w:rFonts w:ascii="Archivo" w:hAnsi="Archivo" w:cs="Archiv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8C7C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  <w:lang w:val="en-US"/>
              </w:rPr>
              <w:t>%</w:t>
            </w:r>
            <w:r w:rsidRPr="00CA26B3">
              <w:rPr>
                <w:rFonts w:ascii="Archivo" w:hAnsi="Archivo" w:cs="Archivo"/>
                <w:sz w:val="22"/>
                <w:szCs w:val="22"/>
              </w:rPr>
              <w:t xml:space="preserve"> nuo</w:t>
            </w:r>
          </w:p>
          <w:p w14:paraId="289D6F01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bendros</w:t>
            </w:r>
          </w:p>
          <w:p w14:paraId="3AB839E1" w14:textId="77777777" w:rsidR="002519A5" w:rsidRPr="00CA26B3" w:rsidRDefault="002519A5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sumos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F46" w14:textId="77777777" w:rsidR="002519A5" w:rsidRPr="00CA26B3" w:rsidRDefault="002519A5">
            <w:pPr>
              <w:rPr>
                <w:rFonts w:ascii="Archivo" w:hAnsi="Archivo" w:cs="Archivo"/>
                <w:sz w:val="22"/>
                <w:szCs w:val="22"/>
              </w:rPr>
            </w:pPr>
          </w:p>
          <w:p w14:paraId="04CF75A9" w14:textId="77777777" w:rsidR="002519A5" w:rsidRPr="00CA26B3" w:rsidRDefault="002519A5">
            <w:pPr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 xml:space="preserve">suma </w:t>
            </w:r>
            <w:r w:rsidR="00AD449A" w:rsidRPr="00CA26B3">
              <w:rPr>
                <w:rFonts w:ascii="Archivo" w:hAnsi="Archivo" w:cs="Archivo"/>
                <w:sz w:val="22"/>
                <w:szCs w:val="22"/>
              </w:rPr>
              <w:t>Eur</w:t>
            </w:r>
          </w:p>
          <w:p w14:paraId="25E19715" w14:textId="77777777" w:rsidR="002519A5" w:rsidRPr="00CA26B3" w:rsidRDefault="002519A5">
            <w:pPr>
              <w:rPr>
                <w:rFonts w:ascii="Archivo" w:hAnsi="Archivo" w:cs="Archivo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CD6E" w14:textId="77777777" w:rsidR="002519A5" w:rsidRPr="00CA26B3" w:rsidRDefault="002519A5">
            <w:pPr>
              <w:rPr>
                <w:rFonts w:ascii="Archivo" w:hAnsi="Archivo" w:cs="Archivo"/>
              </w:rPr>
            </w:pPr>
          </w:p>
        </w:tc>
      </w:tr>
      <w:tr w:rsidR="00BD0D47" w:rsidRPr="00557686" w14:paraId="1AB698A2" w14:textId="77777777" w:rsidTr="00B870F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B41E" w14:textId="77777777" w:rsidR="00BD0D47" w:rsidRPr="00CA26B3" w:rsidRDefault="00BF53CD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1</w:t>
            </w:r>
            <w:r w:rsidR="00C16CC2" w:rsidRPr="00CA26B3">
              <w:rPr>
                <w:rFonts w:ascii="Archivo" w:hAnsi="Archivo" w:cs="Archivo"/>
                <w:sz w:val="22"/>
                <w:szCs w:val="22"/>
              </w:rPr>
              <w:t xml:space="preserve"> </w:t>
            </w:r>
            <w:r w:rsidR="00BD0D47" w:rsidRPr="00CA26B3">
              <w:rPr>
                <w:rFonts w:ascii="Archivo" w:hAnsi="Archivo" w:cs="Archivo"/>
                <w:sz w:val="22"/>
                <w:szCs w:val="22"/>
              </w:rPr>
              <w:t>etapas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BCA9" w14:textId="05632A01" w:rsidR="00BD0D47" w:rsidRPr="00CA26B3" w:rsidRDefault="00BD0D47" w:rsidP="00BF53CD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20</w:t>
            </w:r>
            <w:r w:rsidR="00370AF1" w:rsidRPr="00CA26B3">
              <w:rPr>
                <w:rFonts w:ascii="Archivo" w:hAnsi="Archivo" w:cs="Archivo"/>
                <w:sz w:val="22"/>
                <w:szCs w:val="22"/>
              </w:rPr>
              <w:t>2</w:t>
            </w:r>
            <w:r w:rsidR="00303E2F" w:rsidRPr="00CA26B3">
              <w:rPr>
                <w:rFonts w:ascii="Archivo" w:hAnsi="Archivo" w:cs="Archivo"/>
                <w:sz w:val="22"/>
                <w:szCs w:val="22"/>
              </w:rPr>
              <w:t>6</w:t>
            </w:r>
            <w:r w:rsidRPr="00CA26B3">
              <w:rPr>
                <w:rFonts w:ascii="Archivo" w:hAnsi="Archivo" w:cs="Archivo"/>
                <w:sz w:val="22"/>
                <w:szCs w:val="22"/>
              </w:rPr>
              <w:t xml:space="preserve"> </w:t>
            </w:r>
            <w:r w:rsidR="0059300F" w:rsidRPr="00CA26B3">
              <w:rPr>
                <w:rFonts w:ascii="Archivo" w:hAnsi="Archivo" w:cs="Archivo"/>
                <w:sz w:val="22"/>
                <w:szCs w:val="22"/>
              </w:rPr>
              <w:t>0</w:t>
            </w:r>
            <w:r w:rsidR="000D36AA">
              <w:rPr>
                <w:rFonts w:ascii="Archivo" w:hAnsi="Archivo" w:cs="Archivo"/>
                <w:sz w:val="22"/>
                <w:szCs w:val="22"/>
              </w:rPr>
              <w:t>1</w:t>
            </w:r>
            <w:r w:rsidR="0059300F" w:rsidRPr="00CA26B3">
              <w:rPr>
                <w:rFonts w:ascii="Archivo" w:hAnsi="Archivo" w:cs="Archivo"/>
                <w:sz w:val="22"/>
                <w:szCs w:val="22"/>
              </w:rPr>
              <w:t xml:space="preserve"> </w:t>
            </w:r>
            <w:r w:rsidRPr="00CA26B3">
              <w:rPr>
                <w:rFonts w:ascii="Archivo" w:hAnsi="Archivo" w:cs="Archivo"/>
                <w:sz w:val="22"/>
                <w:szCs w:val="22"/>
              </w:rPr>
              <w:t>– 20</w:t>
            </w:r>
            <w:r w:rsidR="00370AF1" w:rsidRPr="00CA26B3">
              <w:rPr>
                <w:rFonts w:ascii="Archivo" w:hAnsi="Archivo" w:cs="Archivo"/>
                <w:sz w:val="22"/>
                <w:szCs w:val="22"/>
              </w:rPr>
              <w:t>2</w:t>
            </w:r>
            <w:r w:rsidR="00303E2F" w:rsidRPr="00CA26B3">
              <w:rPr>
                <w:rFonts w:ascii="Archivo" w:hAnsi="Archivo" w:cs="Archivo"/>
                <w:sz w:val="22"/>
                <w:szCs w:val="22"/>
              </w:rPr>
              <w:t>6</w:t>
            </w:r>
            <w:r w:rsidRPr="00CA26B3">
              <w:rPr>
                <w:rFonts w:ascii="Archivo" w:hAnsi="Archivo" w:cs="Archivo"/>
                <w:sz w:val="22"/>
                <w:szCs w:val="22"/>
              </w:rPr>
              <w:t xml:space="preserve"> 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9075" w14:textId="715B31D4" w:rsidR="00BD0D47" w:rsidRPr="00CA26B3" w:rsidRDefault="00341F6E" w:rsidP="00FC32A2">
            <w:pPr>
              <w:jc w:val="center"/>
              <w:rPr>
                <w:rFonts w:ascii="Archivo" w:hAnsi="Archivo" w:cs="Archivo"/>
              </w:rPr>
            </w:pPr>
            <w:r>
              <w:rPr>
                <w:rFonts w:ascii="Archivo" w:hAnsi="Archivo" w:cs="Archivo"/>
              </w:rPr>
              <w:t>2</w:t>
            </w:r>
            <w:r w:rsidR="003A5515">
              <w:rPr>
                <w:rFonts w:ascii="Archivo" w:hAnsi="Archivo" w:cs="Archivo"/>
              </w:rPr>
              <w:t>5</w:t>
            </w:r>
            <w:r w:rsidR="00557686">
              <w:rPr>
                <w:rFonts w:ascii="Archivo" w:hAnsi="Archivo" w:cs="Archivo"/>
              </w:rPr>
              <w:t xml:space="preserve"> </w:t>
            </w:r>
            <w:r w:rsidR="00FC32A2" w:rsidRPr="00CA26B3">
              <w:rPr>
                <w:rFonts w:ascii="Archivo" w:hAnsi="Archivo" w:cs="Archivo"/>
                <w:sz w:val="22"/>
                <w:szCs w:val="22"/>
                <w:lang w:val="en-US"/>
              </w:rPr>
              <w:t>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DC62" w14:textId="77777777" w:rsidR="00BD0D47" w:rsidRPr="00CA26B3" w:rsidRDefault="00BD0D47" w:rsidP="00FA2CD2">
            <w:pPr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</w:rPr>
              <w:t xml:space="preserve">   ...........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4317" w14:textId="6E11B3D1" w:rsidR="00BD0D47" w:rsidRPr="00CA26B3" w:rsidRDefault="00BD0D47" w:rsidP="00BD0D47">
            <w:pPr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I ketvirčio tyrimų duomenys</w:t>
            </w:r>
            <w:r w:rsidR="00557686">
              <w:rPr>
                <w:rFonts w:ascii="Archivo" w:hAnsi="Archivo" w:cs="Archivo"/>
                <w:sz w:val="22"/>
                <w:szCs w:val="22"/>
              </w:rPr>
              <w:t xml:space="preserve"> </w:t>
            </w:r>
            <w:r w:rsidR="00BC34CB" w:rsidRPr="00CA26B3">
              <w:rPr>
                <w:rFonts w:ascii="Archivo" w:hAnsi="Archivo" w:cs="Archivo"/>
                <w:sz w:val="22"/>
                <w:szCs w:val="22"/>
              </w:rPr>
              <w:t>Pirkėjui turi būti pateikiami iki 202</w:t>
            </w:r>
            <w:r w:rsidR="000A285D" w:rsidRPr="00CA26B3">
              <w:rPr>
                <w:rFonts w:ascii="Archivo" w:hAnsi="Archivo" w:cs="Archivo"/>
                <w:sz w:val="22"/>
                <w:szCs w:val="22"/>
              </w:rPr>
              <w:t>6</w:t>
            </w:r>
            <w:r w:rsidR="00BC34CB" w:rsidRPr="00CA26B3">
              <w:rPr>
                <w:rFonts w:ascii="Archivo" w:hAnsi="Archivo" w:cs="Archivo"/>
                <w:sz w:val="22"/>
                <w:szCs w:val="22"/>
              </w:rPr>
              <w:t>-04-30</w:t>
            </w:r>
          </w:p>
        </w:tc>
      </w:tr>
      <w:tr w:rsidR="00BD0D47" w:rsidRPr="00557686" w14:paraId="47EE9EFB" w14:textId="77777777" w:rsidTr="00B870F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4488" w14:textId="77777777" w:rsidR="00BD0D47" w:rsidRPr="00CA26B3" w:rsidRDefault="00BF53CD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2</w:t>
            </w:r>
            <w:r w:rsidR="00BD0D47" w:rsidRPr="00CA26B3">
              <w:rPr>
                <w:rFonts w:ascii="Archivo" w:hAnsi="Archivo" w:cs="Archivo"/>
                <w:sz w:val="22"/>
                <w:szCs w:val="22"/>
              </w:rPr>
              <w:t xml:space="preserve"> etapas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12C3" w14:textId="2B7AF6A7" w:rsidR="00BD0D47" w:rsidRPr="00CA26B3" w:rsidRDefault="00BD0D47" w:rsidP="00BF53CD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20</w:t>
            </w:r>
            <w:r w:rsidR="00370AF1" w:rsidRPr="00CA26B3">
              <w:rPr>
                <w:rFonts w:ascii="Archivo" w:hAnsi="Archivo" w:cs="Archivo"/>
                <w:sz w:val="22"/>
                <w:szCs w:val="22"/>
              </w:rPr>
              <w:t>2</w:t>
            </w:r>
            <w:r w:rsidR="00303E2F" w:rsidRPr="00CA26B3">
              <w:rPr>
                <w:rFonts w:ascii="Archivo" w:hAnsi="Archivo" w:cs="Archivo"/>
                <w:sz w:val="22"/>
                <w:szCs w:val="22"/>
              </w:rPr>
              <w:t>6</w:t>
            </w:r>
            <w:r w:rsidRPr="00CA26B3">
              <w:rPr>
                <w:rFonts w:ascii="Archivo" w:hAnsi="Archivo" w:cs="Archivo"/>
                <w:sz w:val="22"/>
                <w:szCs w:val="22"/>
              </w:rPr>
              <w:t xml:space="preserve"> 04 – 20</w:t>
            </w:r>
            <w:r w:rsidR="00370AF1" w:rsidRPr="00CA26B3">
              <w:rPr>
                <w:rFonts w:ascii="Archivo" w:hAnsi="Archivo" w:cs="Archivo"/>
                <w:sz w:val="22"/>
                <w:szCs w:val="22"/>
              </w:rPr>
              <w:t>2</w:t>
            </w:r>
            <w:r w:rsidR="00303E2F" w:rsidRPr="00CA26B3">
              <w:rPr>
                <w:rFonts w:ascii="Archivo" w:hAnsi="Archivo" w:cs="Archivo"/>
                <w:sz w:val="22"/>
                <w:szCs w:val="22"/>
              </w:rPr>
              <w:t>6</w:t>
            </w:r>
            <w:r w:rsidRPr="00CA26B3">
              <w:rPr>
                <w:rFonts w:ascii="Archivo" w:hAnsi="Archivo" w:cs="Archivo"/>
                <w:sz w:val="22"/>
                <w:szCs w:val="22"/>
              </w:rPr>
              <w:t xml:space="preserve"> 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9841" w14:textId="6F225BF5" w:rsidR="00BD0D47" w:rsidRPr="00CA26B3" w:rsidRDefault="00341F6E" w:rsidP="00FC32A2">
            <w:pPr>
              <w:jc w:val="center"/>
              <w:rPr>
                <w:rFonts w:ascii="Archivo" w:hAnsi="Archivo" w:cs="Archivo"/>
              </w:rPr>
            </w:pPr>
            <w:r>
              <w:rPr>
                <w:rFonts w:ascii="Archivo" w:hAnsi="Archivo" w:cs="Archivo"/>
              </w:rPr>
              <w:t xml:space="preserve">25 </w:t>
            </w:r>
            <w:r w:rsidR="00FC32A2" w:rsidRPr="00CA26B3">
              <w:rPr>
                <w:rFonts w:ascii="Archivo" w:hAnsi="Archivo" w:cs="Archivo"/>
                <w:sz w:val="22"/>
                <w:szCs w:val="22"/>
                <w:lang w:val="en-US"/>
              </w:rPr>
              <w:t>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F883" w14:textId="77777777" w:rsidR="00BD0D47" w:rsidRPr="00CA26B3" w:rsidRDefault="00BD0D47">
            <w:pPr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</w:rPr>
              <w:t xml:space="preserve">   ...........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A004" w14:textId="382C58AE" w:rsidR="00BD0D47" w:rsidRPr="00CA26B3" w:rsidRDefault="00BD0D47" w:rsidP="00BD0D47">
            <w:pPr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II ketvirčio tyrimų duomenys</w:t>
            </w:r>
            <w:r w:rsidR="00BC34CB" w:rsidRPr="00CA26B3">
              <w:rPr>
                <w:rFonts w:ascii="Archivo" w:hAnsi="Archivo" w:cs="Archivo"/>
                <w:sz w:val="22"/>
                <w:szCs w:val="22"/>
              </w:rPr>
              <w:t xml:space="preserve"> Pirkėjui turi būti pateikiami iki 202</w:t>
            </w:r>
            <w:r w:rsidR="000A285D" w:rsidRPr="00CA26B3">
              <w:rPr>
                <w:rFonts w:ascii="Archivo" w:hAnsi="Archivo" w:cs="Archivo"/>
                <w:sz w:val="22"/>
                <w:szCs w:val="22"/>
              </w:rPr>
              <w:t>6</w:t>
            </w:r>
            <w:r w:rsidR="00BC34CB" w:rsidRPr="00CA26B3">
              <w:rPr>
                <w:rFonts w:ascii="Archivo" w:hAnsi="Archivo" w:cs="Archivo"/>
                <w:sz w:val="22"/>
                <w:szCs w:val="22"/>
              </w:rPr>
              <w:t>-07-30</w:t>
            </w:r>
          </w:p>
        </w:tc>
      </w:tr>
      <w:tr w:rsidR="00BD0D47" w:rsidRPr="00557686" w14:paraId="20440DD1" w14:textId="77777777" w:rsidTr="00B870F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E1D2" w14:textId="77777777" w:rsidR="00BD0D47" w:rsidRPr="00CA26B3" w:rsidRDefault="00BF53CD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3</w:t>
            </w:r>
            <w:r w:rsidR="00BD0D47" w:rsidRPr="00CA26B3">
              <w:rPr>
                <w:rFonts w:ascii="Archivo" w:hAnsi="Archivo" w:cs="Archivo"/>
                <w:sz w:val="22"/>
                <w:szCs w:val="22"/>
              </w:rPr>
              <w:t xml:space="preserve"> etapas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F894" w14:textId="40ABE474" w:rsidR="00BD0D47" w:rsidRPr="00CA26B3" w:rsidRDefault="00BD0D47" w:rsidP="00BF53CD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20</w:t>
            </w:r>
            <w:r w:rsidR="00370AF1" w:rsidRPr="00CA26B3">
              <w:rPr>
                <w:rFonts w:ascii="Archivo" w:hAnsi="Archivo" w:cs="Archivo"/>
                <w:sz w:val="22"/>
                <w:szCs w:val="22"/>
              </w:rPr>
              <w:t>2</w:t>
            </w:r>
            <w:r w:rsidR="00303E2F" w:rsidRPr="00CA26B3">
              <w:rPr>
                <w:rFonts w:ascii="Archivo" w:hAnsi="Archivo" w:cs="Archivo"/>
                <w:sz w:val="22"/>
                <w:szCs w:val="22"/>
              </w:rPr>
              <w:t>6</w:t>
            </w:r>
            <w:r w:rsidRPr="00CA26B3">
              <w:rPr>
                <w:rFonts w:ascii="Archivo" w:hAnsi="Archivo" w:cs="Archivo"/>
                <w:sz w:val="22"/>
                <w:szCs w:val="22"/>
              </w:rPr>
              <w:t xml:space="preserve"> 07 – 20</w:t>
            </w:r>
            <w:r w:rsidR="00370AF1" w:rsidRPr="00CA26B3">
              <w:rPr>
                <w:rFonts w:ascii="Archivo" w:hAnsi="Archivo" w:cs="Archivo"/>
                <w:sz w:val="22"/>
                <w:szCs w:val="22"/>
              </w:rPr>
              <w:t>2</w:t>
            </w:r>
            <w:r w:rsidR="00303E2F" w:rsidRPr="00CA26B3">
              <w:rPr>
                <w:rFonts w:ascii="Archivo" w:hAnsi="Archivo" w:cs="Archivo"/>
                <w:sz w:val="22"/>
                <w:szCs w:val="22"/>
              </w:rPr>
              <w:t>6</w:t>
            </w:r>
            <w:r w:rsidRPr="00CA26B3">
              <w:rPr>
                <w:rFonts w:ascii="Archivo" w:hAnsi="Archivo" w:cs="Archivo"/>
                <w:sz w:val="22"/>
                <w:szCs w:val="22"/>
              </w:rPr>
              <w:t xml:space="preserve"> 09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FD95" w14:textId="1023F31B" w:rsidR="00BD0D47" w:rsidRPr="00CA26B3" w:rsidRDefault="00341F6E" w:rsidP="00FC32A2">
            <w:pPr>
              <w:jc w:val="center"/>
              <w:rPr>
                <w:rFonts w:ascii="Archivo" w:hAnsi="Archivo" w:cs="Archivo"/>
              </w:rPr>
            </w:pPr>
            <w:r>
              <w:rPr>
                <w:rFonts w:ascii="Archivo" w:hAnsi="Archivo" w:cs="Archivo"/>
              </w:rPr>
              <w:t>25</w:t>
            </w:r>
            <w:r w:rsidR="00557686">
              <w:rPr>
                <w:rFonts w:ascii="Archivo" w:hAnsi="Archivo" w:cs="Archivo"/>
              </w:rPr>
              <w:t xml:space="preserve"> </w:t>
            </w:r>
            <w:r w:rsidR="00FC32A2" w:rsidRPr="00CA26B3">
              <w:rPr>
                <w:rFonts w:ascii="Archivo" w:hAnsi="Archivo" w:cs="Archivo"/>
                <w:sz w:val="22"/>
                <w:szCs w:val="22"/>
                <w:lang w:val="en-US"/>
              </w:rPr>
              <w:t>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49B2" w14:textId="77777777" w:rsidR="00BD0D47" w:rsidRPr="00CA26B3" w:rsidRDefault="00BD0D47" w:rsidP="00FA2CD2">
            <w:pPr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</w:rPr>
              <w:t xml:space="preserve">    ..........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1949" w14:textId="1852D984" w:rsidR="00BD0D47" w:rsidRPr="00CA26B3" w:rsidRDefault="00BD0D47" w:rsidP="00BD0D47">
            <w:pPr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III ketvirčio tyrimų duomenys</w:t>
            </w:r>
            <w:r w:rsidR="00BC34CB" w:rsidRPr="00CA26B3">
              <w:rPr>
                <w:rFonts w:ascii="Archivo" w:hAnsi="Archivo" w:cs="Archivo"/>
                <w:sz w:val="22"/>
                <w:szCs w:val="22"/>
              </w:rPr>
              <w:t xml:space="preserve"> Pirkėjui turi būti pateikiami iki 202</w:t>
            </w:r>
            <w:r w:rsidR="000A285D" w:rsidRPr="00CA26B3">
              <w:rPr>
                <w:rFonts w:ascii="Archivo" w:hAnsi="Archivo" w:cs="Archivo"/>
                <w:sz w:val="22"/>
                <w:szCs w:val="22"/>
              </w:rPr>
              <w:t>6</w:t>
            </w:r>
            <w:r w:rsidR="00BC34CB" w:rsidRPr="00CA26B3">
              <w:rPr>
                <w:rFonts w:ascii="Archivo" w:hAnsi="Archivo" w:cs="Archivo"/>
                <w:sz w:val="22"/>
                <w:szCs w:val="22"/>
              </w:rPr>
              <w:t>-10-30</w:t>
            </w:r>
          </w:p>
        </w:tc>
      </w:tr>
      <w:tr w:rsidR="00BD0D47" w:rsidRPr="00557686" w14:paraId="1274F1B4" w14:textId="77777777" w:rsidTr="00B870F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CDFC" w14:textId="77777777" w:rsidR="00BD0D47" w:rsidRPr="00CA26B3" w:rsidRDefault="00BF53CD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4</w:t>
            </w:r>
            <w:r w:rsidR="00BD0D47" w:rsidRPr="00CA26B3">
              <w:rPr>
                <w:rFonts w:ascii="Archivo" w:hAnsi="Archivo" w:cs="Archivo"/>
                <w:sz w:val="22"/>
                <w:szCs w:val="22"/>
              </w:rPr>
              <w:t xml:space="preserve"> etapas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2C31" w14:textId="3A27F54A" w:rsidR="00BD0D47" w:rsidRPr="00CA26B3" w:rsidRDefault="00BD0D47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20</w:t>
            </w:r>
            <w:r w:rsidR="00370AF1" w:rsidRPr="00CA26B3">
              <w:rPr>
                <w:rFonts w:ascii="Archivo" w:hAnsi="Archivo" w:cs="Archivo"/>
                <w:sz w:val="22"/>
                <w:szCs w:val="22"/>
              </w:rPr>
              <w:t>2</w:t>
            </w:r>
            <w:r w:rsidR="00303E2F" w:rsidRPr="00CA26B3">
              <w:rPr>
                <w:rFonts w:ascii="Archivo" w:hAnsi="Archivo" w:cs="Archivo"/>
                <w:sz w:val="22"/>
                <w:szCs w:val="22"/>
              </w:rPr>
              <w:t>6</w:t>
            </w:r>
            <w:r w:rsidRPr="00CA26B3">
              <w:rPr>
                <w:rFonts w:ascii="Archivo" w:hAnsi="Archivo" w:cs="Archivo"/>
                <w:sz w:val="22"/>
                <w:szCs w:val="22"/>
              </w:rPr>
              <w:t xml:space="preserve"> 10 – 20</w:t>
            </w:r>
            <w:r w:rsidR="00370AF1" w:rsidRPr="00CA26B3">
              <w:rPr>
                <w:rFonts w:ascii="Archivo" w:hAnsi="Archivo" w:cs="Archivo"/>
                <w:sz w:val="22"/>
                <w:szCs w:val="22"/>
              </w:rPr>
              <w:t>2</w:t>
            </w:r>
            <w:r w:rsidR="00303E2F" w:rsidRPr="00CA26B3">
              <w:rPr>
                <w:rFonts w:ascii="Archivo" w:hAnsi="Archivo" w:cs="Archivo"/>
                <w:sz w:val="22"/>
                <w:szCs w:val="22"/>
              </w:rPr>
              <w:t>6</w:t>
            </w:r>
            <w:r w:rsidRPr="00CA26B3">
              <w:rPr>
                <w:rFonts w:ascii="Archivo" w:hAnsi="Archivo" w:cs="Archivo"/>
                <w:sz w:val="22"/>
                <w:szCs w:val="22"/>
              </w:rPr>
              <w:t xml:space="preserve"> 12</w:t>
            </w:r>
          </w:p>
          <w:p w14:paraId="51ED2027" w14:textId="77777777" w:rsidR="00BD0D47" w:rsidRPr="00CA26B3" w:rsidRDefault="00BD0D47" w:rsidP="008803D7">
            <w:pPr>
              <w:jc w:val="center"/>
              <w:rPr>
                <w:rFonts w:ascii="Archivo" w:hAnsi="Archivo" w:cs="Archivo"/>
                <w:sz w:val="22"/>
                <w:szCs w:val="22"/>
              </w:rPr>
            </w:pPr>
          </w:p>
          <w:p w14:paraId="10F75588" w14:textId="76842350" w:rsidR="00BD0D47" w:rsidRPr="00CA26B3" w:rsidRDefault="00BD0D47" w:rsidP="00BF53CD">
            <w:pPr>
              <w:jc w:val="center"/>
              <w:rPr>
                <w:rFonts w:ascii="Archivo" w:hAnsi="Archivo" w:cs="Archivo"/>
                <w:b/>
                <w:sz w:val="22"/>
                <w:szCs w:val="22"/>
              </w:rPr>
            </w:pPr>
            <w:r w:rsidRPr="00CA26B3">
              <w:rPr>
                <w:rFonts w:ascii="Archivo" w:hAnsi="Archivo" w:cs="Archivo"/>
                <w:b/>
                <w:sz w:val="22"/>
                <w:szCs w:val="22"/>
              </w:rPr>
              <w:t>20</w:t>
            </w:r>
            <w:r w:rsidR="00370AF1" w:rsidRPr="00CA26B3">
              <w:rPr>
                <w:rFonts w:ascii="Archivo" w:hAnsi="Archivo" w:cs="Archivo"/>
                <w:b/>
                <w:sz w:val="22"/>
                <w:szCs w:val="22"/>
              </w:rPr>
              <w:t>2</w:t>
            </w:r>
            <w:r w:rsidR="00303E2F" w:rsidRPr="00CA26B3">
              <w:rPr>
                <w:rFonts w:ascii="Archivo" w:hAnsi="Archivo" w:cs="Archivo"/>
                <w:b/>
                <w:sz w:val="22"/>
                <w:szCs w:val="22"/>
              </w:rPr>
              <w:t>7</w:t>
            </w:r>
            <w:r w:rsidRPr="00CA26B3">
              <w:rPr>
                <w:rFonts w:ascii="Archivo" w:hAnsi="Archivo" w:cs="Archivo"/>
                <w:b/>
                <w:sz w:val="22"/>
                <w:szCs w:val="22"/>
              </w:rPr>
              <w:t xml:space="preserve"> 01 31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0251" w14:textId="4E31FF77" w:rsidR="00BD0D47" w:rsidRPr="00CA26B3" w:rsidRDefault="00341F6E" w:rsidP="00FC32A2">
            <w:pPr>
              <w:jc w:val="center"/>
              <w:rPr>
                <w:rFonts w:ascii="Archivo" w:hAnsi="Archivo" w:cs="Archivo"/>
              </w:rPr>
            </w:pPr>
            <w:r>
              <w:rPr>
                <w:rFonts w:ascii="Archivo" w:hAnsi="Archivo" w:cs="Archivo"/>
              </w:rPr>
              <w:t>2</w:t>
            </w:r>
            <w:r w:rsidR="003A5515">
              <w:rPr>
                <w:rFonts w:ascii="Archivo" w:hAnsi="Archivo" w:cs="Archivo"/>
              </w:rPr>
              <w:t>5</w:t>
            </w:r>
            <w:r w:rsidR="00557686">
              <w:rPr>
                <w:rFonts w:ascii="Archivo" w:hAnsi="Archivo" w:cs="Archivo"/>
              </w:rPr>
              <w:t xml:space="preserve"> </w:t>
            </w:r>
            <w:r w:rsidR="00FC32A2" w:rsidRPr="00CA26B3">
              <w:rPr>
                <w:rFonts w:ascii="Archivo" w:hAnsi="Archivo" w:cs="Archivo"/>
                <w:sz w:val="22"/>
                <w:szCs w:val="22"/>
                <w:lang w:val="en-US"/>
              </w:rPr>
              <w:t>%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DB4E" w14:textId="77777777" w:rsidR="00BD0D47" w:rsidRPr="00CA26B3" w:rsidRDefault="00BD0D47" w:rsidP="00FA2CD2">
            <w:pPr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</w:rPr>
              <w:t xml:space="preserve">    .........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9AAD" w14:textId="3987FAA3" w:rsidR="00BD0D47" w:rsidRPr="00CA26B3" w:rsidRDefault="00BD0D47" w:rsidP="00BD0D47">
            <w:pPr>
              <w:rPr>
                <w:rFonts w:ascii="Archivo" w:hAnsi="Archivo" w:cs="Archivo"/>
                <w:b/>
                <w:sz w:val="22"/>
                <w:szCs w:val="22"/>
              </w:rPr>
            </w:pPr>
            <w:r w:rsidRPr="00CA26B3">
              <w:rPr>
                <w:rFonts w:ascii="Archivo" w:hAnsi="Archivo" w:cs="Archivo"/>
                <w:sz w:val="22"/>
                <w:szCs w:val="22"/>
              </w:rPr>
              <w:t>IV ketvirčio tyrimų duomenys</w:t>
            </w:r>
            <w:r w:rsidR="00BC34CB" w:rsidRPr="00CA26B3">
              <w:rPr>
                <w:rFonts w:ascii="Archivo" w:hAnsi="Archivo" w:cs="Archivo"/>
                <w:sz w:val="22"/>
                <w:szCs w:val="22"/>
              </w:rPr>
              <w:t xml:space="preserve"> ir </w:t>
            </w:r>
            <w:r w:rsidRPr="00CA26B3">
              <w:rPr>
                <w:rFonts w:ascii="Archivo" w:hAnsi="Archivo" w:cs="Archivo"/>
                <w:b/>
                <w:sz w:val="22"/>
                <w:szCs w:val="22"/>
              </w:rPr>
              <w:t>metinė ataskaita</w:t>
            </w:r>
          </w:p>
          <w:p w14:paraId="3CAEA176" w14:textId="495570AD" w:rsidR="00BC34CB" w:rsidRPr="00CA26B3" w:rsidRDefault="00BC34CB" w:rsidP="00BD0D47">
            <w:pPr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</w:rPr>
              <w:t>Pirkėjui turi būti pateikiami iki 202</w:t>
            </w:r>
            <w:r w:rsidR="000A285D" w:rsidRPr="00CA26B3">
              <w:rPr>
                <w:rFonts w:ascii="Archivo" w:hAnsi="Archivo" w:cs="Archivo"/>
              </w:rPr>
              <w:t>7</w:t>
            </w:r>
            <w:r w:rsidRPr="00CA26B3">
              <w:rPr>
                <w:rFonts w:ascii="Archivo" w:hAnsi="Archivo" w:cs="Archivo"/>
              </w:rPr>
              <w:t>-01-31</w:t>
            </w:r>
          </w:p>
        </w:tc>
      </w:tr>
      <w:tr w:rsidR="00A3331B" w:rsidRPr="00557686" w14:paraId="156B9EDB" w14:textId="77777777" w:rsidTr="00B870F8"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3076C7" w14:textId="77777777" w:rsidR="00A3331B" w:rsidRPr="00CA26B3" w:rsidRDefault="00A3331B" w:rsidP="00A3331B">
            <w:pPr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</w:rPr>
              <w:t xml:space="preserve">                                    Iš viso: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6A23" w14:textId="77777777" w:rsidR="00A3331B" w:rsidRPr="00CA26B3" w:rsidRDefault="00A3331B" w:rsidP="00A3331B">
            <w:pPr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</w:rPr>
              <w:t xml:space="preserve">     100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33F" w14:textId="77777777" w:rsidR="00A3331B" w:rsidRPr="00CA26B3" w:rsidRDefault="00A3331B" w:rsidP="00A3331B">
            <w:pPr>
              <w:rPr>
                <w:rFonts w:ascii="Archivo" w:hAnsi="Archivo" w:cs="Archivo"/>
              </w:rPr>
            </w:pPr>
            <w:r w:rsidRPr="00CA26B3">
              <w:rPr>
                <w:rFonts w:ascii="Archivo" w:hAnsi="Archivo" w:cs="Archivo"/>
              </w:rPr>
              <w:t>.................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AA4" w14:textId="77777777" w:rsidR="00A3331B" w:rsidRPr="00CA26B3" w:rsidRDefault="00A3331B" w:rsidP="00A3331B">
            <w:pPr>
              <w:rPr>
                <w:rFonts w:ascii="Archivo" w:hAnsi="Archivo" w:cs="Archivo"/>
              </w:rPr>
            </w:pPr>
          </w:p>
        </w:tc>
      </w:tr>
    </w:tbl>
    <w:p w14:paraId="5CB9F2FA" w14:textId="77777777" w:rsidR="002519A5" w:rsidRPr="00CA26B3" w:rsidRDefault="002519A5" w:rsidP="002519A5">
      <w:pPr>
        <w:rPr>
          <w:rFonts w:ascii="Archivo" w:hAnsi="Archivo" w:cs="Archivo"/>
        </w:rPr>
      </w:pPr>
    </w:p>
    <w:p w14:paraId="64AB3C3B" w14:textId="77777777" w:rsidR="002519A5" w:rsidRPr="00CA26B3" w:rsidRDefault="002519A5" w:rsidP="002519A5">
      <w:pPr>
        <w:rPr>
          <w:rFonts w:ascii="Archivo" w:hAnsi="Archivo" w:cs="Archivo"/>
        </w:rPr>
      </w:pPr>
    </w:p>
    <w:p w14:paraId="1832945A" w14:textId="77777777" w:rsidR="002519A5" w:rsidRPr="00CA26B3" w:rsidRDefault="00AD449A" w:rsidP="002519A5">
      <w:pPr>
        <w:rPr>
          <w:rFonts w:ascii="Archivo" w:hAnsi="Archivo" w:cs="Archivo"/>
        </w:rPr>
      </w:pPr>
      <w:r w:rsidRPr="00CA26B3">
        <w:rPr>
          <w:rFonts w:ascii="Archivo" w:hAnsi="Archivo" w:cs="Archivo"/>
        </w:rPr>
        <w:t>PIRKĖJAS</w:t>
      </w:r>
      <w:r w:rsidR="002519A5" w:rsidRPr="00CA26B3">
        <w:rPr>
          <w:rFonts w:ascii="Archivo" w:hAnsi="Archivo" w:cs="Archivo"/>
        </w:rPr>
        <w:t xml:space="preserve">                                </w:t>
      </w:r>
      <w:r w:rsidRPr="00CA26B3">
        <w:rPr>
          <w:rFonts w:ascii="Archivo" w:hAnsi="Archivo" w:cs="Archivo"/>
        </w:rPr>
        <w:t xml:space="preserve">                              TIEKĖJAS</w:t>
      </w:r>
    </w:p>
    <w:p w14:paraId="67721044" w14:textId="77777777" w:rsidR="002519A5" w:rsidRPr="00CA26B3" w:rsidRDefault="002519A5" w:rsidP="002519A5">
      <w:pPr>
        <w:rPr>
          <w:rFonts w:ascii="Archivo" w:hAnsi="Archivo" w:cs="Archivo"/>
        </w:rPr>
      </w:pPr>
    </w:p>
    <w:p w14:paraId="00DF53A9" w14:textId="5A473302" w:rsidR="00A57FD3" w:rsidRPr="00CA26B3" w:rsidRDefault="00F6014D" w:rsidP="005532A0">
      <w:pPr>
        <w:rPr>
          <w:rFonts w:ascii="Archivo" w:hAnsi="Archivo" w:cs="Archivo"/>
        </w:rPr>
      </w:pPr>
      <w:r w:rsidRPr="00CA26B3">
        <w:rPr>
          <w:rFonts w:ascii="Archivo" w:hAnsi="Archivo" w:cs="Archivo"/>
        </w:rPr>
        <w:t>AB</w:t>
      </w:r>
      <w:r w:rsidR="002519A5" w:rsidRPr="00CA26B3">
        <w:rPr>
          <w:rFonts w:ascii="Archivo" w:hAnsi="Archivo" w:cs="Archivo"/>
        </w:rPr>
        <w:t xml:space="preserve"> KVJUD ............................                                ................................................</w:t>
      </w:r>
    </w:p>
    <w:sectPr w:rsidR="00A57FD3" w:rsidRPr="00CA26B3" w:rsidSect="001942B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chivo">
    <w:altName w:val="Calibri"/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2BB"/>
    <w:rsid w:val="000A285D"/>
    <w:rsid w:val="000D36AA"/>
    <w:rsid w:val="000D49E9"/>
    <w:rsid w:val="00170057"/>
    <w:rsid w:val="00182EF4"/>
    <w:rsid w:val="001942BB"/>
    <w:rsid w:val="001D3B59"/>
    <w:rsid w:val="001F7E87"/>
    <w:rsid w:val="0021275F"/>
    <w:rsid w:val="002519A5"/>
    <w:rsid w:val="002522B5"/>
    <w:rsid w:val="002564A9"/>
    <w:rsid w:val="00303E2F"/>
    <w:rsid w:val="00341F6E"/>
    <w:rsid w:val="00370AF1"/>
    <w:rsid w:val="00391E93"/>
    <w:rsid w:val="003A174D"/>
    <w:rsid w:val="003A5515"/>
    <w:rsid w:val="004074B9"/>
    <w:rsid w:val="004707B8"/>
    <w:rsid w:val="00472DB2"/>
    <w:rsid w:val="004763EB"/>
    <w:rsid w:val="004C4ABB"/>
    <w:rsid w:val="00515856"/>
    <w:rsid w:val="005532A0"/>
    <w:rsid w:val="005569E6"/>
    <w:rsid w:val="00557686"/>
    <w:rsid w:val="005664A9"/>
    <w:rsid w:val="00587C78"/>
    <w:rsid w:val="0059300F"/>
    <w:rsid w:val="00597DE7"/>
    <w:rsid w:val="006029BC"/>
    <w:rsid w:val="006A6294"/>
    <w:rsid w:val="006A730B"/>
    <w:rsid w:val="006B40CE"/>
    <w:rsid w:val="006C07B6"/>
    <w:rsid w:val="006E2334"/>
    <w:rsid w:val="0070678A"/>
    <w:rsid w:val="007B00DB"/>
    <w:rsid w:val="007F68E1"/>
    <w:rsid w:val="007F6F8A"/>
    <w:rsid w:val="00834C5D"/>
    <w:rsid w:val="008803D7"/>
    <w:rsid w:val="008D79C0"/>
    <w:rsid w:val="00971C64"/>
    <w:rsid w:val="00A3331B"/>
    <w:rsid w:val="00A57FD3"/>
    <w:rsid w:val="00A65FE5"/>
    <w:rsid w:val="00A805A2"/>
    <w:rsid w:val="00AD449A"/>
    <w:rsid w:val="00AE3482"/>
    <w:rsid w:val="00B870F8"/>
    <w:rsid w:val="00BC34CB"/>
    <w:rsid w:val="00BD0D47"/>
    <w:rsid w:val="00BF53CD"/>
    <w:rsid w:val="00C16CC2"/>
    <w:rsid w:val="00C234F4"/>
    <w:rsid w:val="00C50665"/>
    <w:rsid w:val="00C75741"/>
    <w:rsid w:val="00C93805"/>
    <w:rsid w:val="00CA26B3"/>
    <w:rsid w:val="00D425CA"/>
    <w:rsid w:val="00D4588E"/>
    <w:rsid w:val="00D849D4"/>
    <w:rsid w:val="00DC4623"/>
    <w:rsid w:val="00E01C78"/>
    <w:rsid w:val="00E1767B"/>
    <w:rsid w:val="00E361DC"/>
    <w:rsid w:val="00E3699D"/>
    <w:rsid w:val="00E37A8E"/>
    <w:rsid w:val="00E40ECC"/>
    <w:rsid w:val="00EA0B9C"/>
    <w:rsid w:val="00EB40FB"/>
    <w:rsid w:val="00F6014D"/>
    <w:rsid w:val="00FA2CD2"/>
    <w:rsid w:val="00FC32A2"/>
    <w:rsid w:val="00FD2AA7"/>
    <w:rsid w:val="00FE762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27096"/>
  <w15:chartTrackingRefBased/>
  <w15:docId w15:val="{005F2E8E-7C01-42EE-BEB5-C48D2956D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532A0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5532A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21275F"/>
    <w:rPr>
      <w:rFonts w:ascii="Tahoma" w:hAnsi="Tahoma" w:cs="Tahoma"/>
      <w:sz w:val="16"/>
      <w:szCs w:val="16"/>
    </w:rPr>
  </w:style>
  <w:style w:type="character" w:styleId="Hipersaitas">
    <w:name w:val="Hyperlink"/>
    <w:uiPriority w:val="99"/>
    <w:semiHidden/>
    <w:unhideWhenUsed/>
    <w:rsid w:val="00370AF1"/>
    <w:rPr>
      <w:color w:val="0563C1"/>
      <w:u w:val="single"/>
    </w:rPr>
  </w:style>
  <w:style w:type="paragraph" w:styleId="Pataisymai">
    <w:name w:val="Revision"/>
    <w:hidden/>
    <w:uiPriority w:val="99"/>
    <w:semiHidden/>
    <w:rsid w:val="00557686"/>
    <w:rPr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763E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763E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763EB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763E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763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60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lerijap\Desktop\MONITORINGAS\MPV%20PASLAUG&#370;%20-%20ATSISKAITYMO%20KALENDORINIS%20PLAN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MPV PASLAUGŲ - ATSISKAITYMO KALENDORINIS PLANAS.dotx</Template>
  <TotalTime>0</TotalTime>
  <Pages>1</Pages>
  <Words>132</Words>
  <Characters>993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Priedas Nr</vt:lpstr>
    </vt:vector>
  </TitlesOfParts>
  <Company>KVJUD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</dc:title>
  <dc:creator>Valerija Portapienė</dc:creator>
  <cp:lastModifiedBy>Sigita Užmiškienė</cp:lastModifiedBy>
  <cp:revision>2</cp:revision>
  <cp:lastPrinted>2015-08-24T05:40:00Z</cp:lastPrinted>
  <dcterms:created xsi:type="dcterms:W3CDTF">2025-10-17T06:55:00Z</dcterms:created>
  <dcterms:modified xsi:type="dcterms:W3CDTF">2025-10-17T06:55:00Z</dcterms:modified>
</cp:coreProperties>
</file>